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BE2" w:rsidRDefault="004A0BE2" w:rsidP="004A0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RAYNOLD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A0BE2" w:rsidRDefault="004A0BE2" w:rsidP="004A0B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BE2" w:rsidRDefault="004A0BE2" w:rsidP="004A0B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BE2" w:rsidRDefault="004A0BE2" w:rsidP="004A0BE2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Newton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4A0BE2" w:rsidRDefault="004A0BE2" w:rsidP="004A0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Bienham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A0BE2" w:rsidRDefault="004A0BE2" w:rsidP="004A0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21-176)</w:t>
      </w:r>
    </w:p>
    <w:p w:rsidR="004A0BE2" w:rsidRDefault="004A0BE2" w:rsidP="004A0B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BE2" w:rsidRDefault="004A0BE2" w:rsidP="004A0B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A0BE2" w:rsidRDefault="004A0BE2" w:rsidP="004A0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DD5B8A" w:rsidRPr="004A0B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BE2" w:rsidRDefault="004A0BE2" w:rsidP="00564E3C">
      <w:pPr>
        <w:spacing w:after="0" w:line="240" w:lineRule="auto"/>
      </w:pPr>
      <w:r>
        <w:separator/>
      </w:r>
    </w:p>
  </w:endnote>
  <w:endnote w:type="continuationSeparator" w:id="0">
    <w:p w:rsidR="004A0BE2" w:rsidRDefault="004A0BE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A0BE2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BE2" w:rsidRDefault="004A0BE2" w:rsidP="00564E3C">
      <w:pPr>
        <w:spacing w:after="0" w:line="240" w:lineRule="auto"/>
      </w:pPr>
      <w:r>
        <w:separator/>
      </w:r>
    </w:p>
  </w:footnote>
  <w:footnote w:type="continuationSeparator" w:id="0">
    <w:p w:rsidR="004A0BE2" w:rsidRDefault="004A0BE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BE2"/>
    <w:rsid w:val="00372DC6"/>
    <w:rsid w:val="004A0BE2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4C961"/>
  <w15:chartTrackingRefBased/>
  <w15:docId w15:val="{2FF56307-309D-4477-8A9B-8F550C8AD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2016-01-02T19:03:00Z</dcterms:created>
  <dcterms:modified xsi:type="dcterms:W3CDTF">2016-01-02T19:04:00Z</dcterms:modified>
</cp:coreProperties>
</file>